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BC02E8" w14:textId="77777777" w:rsidR="004B0743" w:rsidRDefault="004B0743" w:rsidP="004B074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Sir Baldwin FREVYLE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27C87964" w14:textId="77777777" w:rsidR="004B0743" w:rsidRDefault="004B0743" w:rsidP="004B074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Man-at-arms.</w:t>
      </w:r>
    </w:p>
    <w:p w14:paraId="50E5B583" w14:textId="77777777" w:rsidR="004B0743" w:rsidRDefault="004B0743" w:rsidP="004B074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77147AC" w14:textId="77777777" w:rsidR="004B0743" w:rsidRDefault="004B0743" w:rsidP="004B074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FD7463B" w14:textId="77777777" w:rsidR="004B0743" w:rsidRDefault="004B0743" w:rsidP="004B074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  <w:t>He was on the expedition to France, under the command of Sir John</w:t>
      </w:r>
    </w:p>
    <w:p w14:paraId="30AE40D7" w14:textId="77777777" w:rsidR="004B0743" w:rsidRDefault="004B0743" w:rsidP="004B074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Blount(q.v.).</w:t>
      </w:r>
    </w:p>
    <w:p w14:paraId="27FA583E" w14:textId="77777777" w:rsidR="004B0743" w:rsidRPr="00065994" w:rsidRDefault="004B0743" w:rsidP="004B0743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6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4A17F7B9" w14:textId="77777777" w:rsidR="004B0743" w:rsidRDefault="004B0743" w:rsidP="004B0743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14874CB3" w14:textId="77777777" w:rsidR="004B0743" w:rsidRDefault="004B0743" w:rsidP="004B074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596365C" w14:textId="77777777" w:rsidR="004B0743" w:rsidRDefault="004B0743" w:rsidP="004B074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EB03E44" w14:textId="77777777" w:rsidR="004B0743" w:rsidRDefault="004B0743" w:rsidP="004B074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22 September 2023</w:t>
      </w:r>
    </w:p>
    <w:p w14:paraId="5F1D1E5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63CAC" w14:textId="77777777" w:rsidR="004B0743" w:rsidRDefault="004B0743" w:rsidP="009139A6">
      <w:r>
        <w:separator/>
      </w:r>
    </w:p>
  </w:endnote>
  <w:endnote w:type="continuationSeparator" w:id="0">
    <w:p w14:paraId="143009C8" w14:textId="77777777" w:rsidR="004B0743" w:rsidRDefault="004B074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4A33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3FBD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CD88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165F0" w14:textId="77777777" w:rsidR="004B0743" w:rsidRDefault="004B0743" w:rsidP="009139A6">
      <w:r>
        <w:separator/>
      </w:r>
    </w:p>
  </w:footnote>
  <w:footnote w:type="continuationSeparator" w:id="0">
    <w:p w14:paraId="6DDD92BA" w14:textId="77777777" w:rsidR="004B0743" w:rsidRDefault="004B074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AA08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8048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23CF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743"/>
    <w:rsid w:val="000666E0"/>
    <w:rsid w:val="002510B7"/>
    <w:rsid w:val="004B0743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9C8063"/>
  <w15:chartTrackingRefBased/>
  <w15:docId w15:val="{6D4E42A5-AFC7-4041-A8B8-284B58F1C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2023-10-01T19:02:00Z</dcterms:created>
  <dcterms:modified xsi:type="dcterms:W3CDTF">2023-10-01T19:03:00Z</dcterms:modified>
</cp:coreProperties>
</file>